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3D3C" w14:textId="77777777" w:rsidR="00C03057" w:rsidRDefault="00C03057" w:rsidP="00C0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BATTELEY</w:t>
      </w:r>
      <w:r>
        <w:rPr>
          <w:rFonts w:cs="Times New Roman"/>
          <w:szCs w:val="24"/>
        </w:rPr>
        <w:t xml:space="preserve">       (fl.1483-4)</w:t>
      </w:r>
    </w:p>
    <w:p w14:paraId="22EACC7D" w14:textId="77777777" w:rsidR="00C03057" w:rsidRDefault="00C03057" w:rsidP="00C03057">
      <w:pPr>
        <w:pStyle w:val="NoSpacing"/>
        <w:rPr>
          <w:rFonts w:cs="Times New Roman"/>
          <w:szCs w:val="24"/>
        </w:rPr>
      </w:pPr>
    </w:p>
    <w:p w14:paraId="24B398E6" w14:textId="77777777" w:rsidR="00C03057" w:rsidRDefault="00C03057" w:rsidP="00C03057">
      <w:pPr>
        <w:pStyle w:val="NoSpacing"/>
        <w:rPr>
          <w:rFonts w:cs="Times New Roman"/>
          <w:szCs w:val="24"/>
        </w:rPr>
      </w:pPr>
    </w:p>
    <w:p w14:paraId="18FD7FF5" w14:textId="77777777" w:rsidR="00C03057" w:rsidRDefault="00C03057" w:rsidP="00C0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1483-4</w:t>
      </w:r>
      <w:r>
        <w:rPr>
          <w:rFonts w:cs="Times New Roman"/>
          <w:szCs w:val="24"/>
        </w:rPr>
        <w:tab/>
        <w:t xml:space="preserve">He was Bailiff of </w:t>
      </w:r>
      <w:proofErr w:type="spellStart"/>
      <w:proofErr w:type="gramStart"/>
      <w:r>
        <w:rPr>
          <w:rFonts w:cs="Times New Roman"/>
          <w:szCs w:val="24"/>
        </w:rPr>
        <w:t>Clencheverton</w:t>
      </w:r>
      <w:proofErr w:type="spellEnd"/>
      <w:r>
        <w:rPr>
          <w:rFonts w:cs="Times New Roman"/>
          <w:szCs w:val="24"/>
        </w:rPr>
        <w:t>..</w:t>
      </w:r>
      <w:proofErr w:type="gramEnd"/>
    </w:p>
    <w:p w14:paraId="502289A8" w14:textId="77777777" w:rsidR="00C03057" w:rsidRDefault="00C03057" w:rsidP="00C0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807DFF3" w14:textId="77777777" w:rsidR="00C03057" w:rsidRDefault="00C03057" w:rsidP="00C03057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xlviii</w:t>
      </w:r>
      <w:proofErr w:type="spellEnd"/>
      <w:r>
        <w:rPr>
          <w:rFonts w:cs="Times New Roman"/>
          <w:szCs w:val="24"/>
        </w:rPr>
        <w:t>)</w:t>
      </w:r>
    </w:p>
    <w:p w14:paraId="41275906" w14:textId="77777777" w:rsidR="00C03057" w:rsidRDefault="00C03057" w:rsidP="00C03057">
      <w:pPr>
        <w:pStyle w:val="NoSpacing"/>
        <w:rPr>
          <w:rFonts w:cs="Times New Roman"/>
          <w:szCs w:val="24"/>
        </w:rPr>
      </w:pPr>
    </w:p>
    <w:p w14:paraId="1D8F1CAA" w14:textId="77777777" w:rsidR="00C03057" w:rsidRDefault="00C03057" w:rsidP="00C03057">
      <w:pPr>
        <w:pStyle w:val="NoSpacing"/>
        <w:rPr>
          <w:rFonts w:cs="Times New Roman"/>
          <w:szCs w:val="24"/>
        </w:rPr>
      </w:pPr>
    </w:p>
    <w:p w14:paraId="164B654D" w14:textId="77777777" w:rsidR="00C03057" w:rsidRDefault="00C03057" w:rsidP="00C0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206ED6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D5127" w14:textId="77777777" w:rsidR="00C03057" w:rsidRDefault="00C03057" w:rsidP="009139A6">
      <w:r>
        <w:separator/>
      </w:r>
    </w:p>
  </w:endnote>
  <w:endnote w:type="continuationSeparator" w:id="0">
    <w:p w14:paraId="366C3F55" w14:textId="77777777" w:rsidR="00C03057" w:rsidRDefault="00C030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BA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DAE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2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94E7" w14:textId="77777777" w:rsidR="00C03057" w:rsidRDefault="00C03057" w:rsidP="009139A6">
      <w:r>
        <w:separator/>
      </w:r>
    </w:p>
  </w:footnote>
  <w:footnote w:type="continuationSeparator" w:id="0">
    <w:p w14:paraId="0FDCC215" w14:textId="77777777" w:rsidR="00C03057" w:rsidRDefault="00C030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5D8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A0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57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03057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25AE2"/>
  <w15:chartTrackingRefBased/>
  <w15:docId w15:val="{A34EA205-775B-49EC-950C-C9BC6A63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2025-06-20T20:39:00Z</dcterms:created>
  <dcterms:modified xsi:type="dcterms:W3CDTF">2025-06-20T20:39:00Z</dcterms:modified>
</cp:coreProperties>
</file>